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EC7452" w:rsidTr="009B0902">
        <w:trPr>
          <w:trHeight w:val="822"/>
        </w:trPr>
        <w:tc>
          <w:tcPr>
            <w:tcW w:w="3742" w:type="dxa"/>
            <w:vAlign w:val="bottom"/>
          </w:tcPr>
          <w:p w:rsidR="00D11DF0" w:rsidRPr="00EC7452" w:rsidRDefault="008703CB" w:rsidP="009B0902">
            <w:pPr>
              <w:pStyle w:val="Texte-Mentions"/>
              <w:framePr w:wrap="auto" w:vAnchor="margin" w:hAnchor="text" w:xAlign="left" w:yAlign="inline"/>
              <w:rPr>
                <w:rFonts w:cstheme="minorHAnsi"/>
                <w:sz w:val="22"/>
              </w:rPr>
            </w:pPr>
            <w:bookmarkStart w:id="0" w:name="_GoBack"/>
            <w:bookmarkEnd w:id="0"/>
            <w:r w:rsidRPr="00EC7452">
              <w:rPr>
                <w:rFonts w:cstheme="minorHAnsi"/>
                <w:sz w:val="22"/>
                <w:highlight w:val="yellow"/>
              </w:rPr>
              <w:t>Ajout logo commune</w:t>
            </w:r>
          </w:p>
        </w:tc>
      </w:tr>
    </w:tbl>
    <w:tbl>
      <w:tblPr>
        <w:tblStyle w:val="Grilledutableau"/>
        <w:tblpPr w:vertAnchor="page" w:horzAnchor="page" w:tblpX="7826" w:tblpY="1039"/>
        <w:tblW w:w="2920" w:type="dxa"/>
        <w:tblLayout w:type="fixed"/>
        <w:tblLook w:val="0600" w:firstRow="0" w:lastRow="0" w:firstColumn="0" w:lastColumn="0" w:noHBand="1" w:noVBand="1"/>
      </w:tblPr>
      <w:tblGrid>
        <w:gridCol w:w="2920"/>
      </w:tblGrid>
      <w:tr w:rsidR="00800E36" w:rsidRPr="00EC7452" w:rsidTr="007946BA">
        <w:trPr>
          <w:trHeight w:val="822"/>
        </w:trPr>
        <w:tc>
          <w:tcPr>
            <w:tcW w:w="2920" w:type="dxa"/>
            <w:vAlign w:val="bottom"/>
          </w:tcPr>
          <w:p w:rsidR="003A2F89" w:rsidRPr="00EC7452" w:rsidRDefault="00C20FCD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b/>
                <w:sz w:val="22"/>
              </w:rPr>
            </w:pPr>
            <w:r>
              <w:rPr>
                <w:rFonts w:cstheme="minorHAnsi"/>
                <w:b/>
                <w:sz w:val="22"/>
              </w:rPr>
              <w:t>Annexe 7</w:t>
            </w:r>
            <w:r w:rsidR="008703CB" w:rsidRPr="00EC7452">
              <w:rPr>
                <w:rFonts w:cstheme="minorHAnsi"/>
                <w:b/>
                <w:sz w:val="22"/>
              </w:rPr>
              <w:t xml:space="preserve"> – courrier après homologation</w:t>
            </w:r>
          </w:p>
          <w:p w:rsidR="003A2F89" w:rsidRPr="00EC7452" w:rsidRDefault="003A2F89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  <w:p w:rsidR="00800E36" w:rsidRPr="00EC7452" w:rsidRDefault="00800E36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</w:tbl>
    <w:tbl>
      <w:tblPr>
        <w:tblStyle w:val="Grilledutableau"/>
        <w:tblW w:w="9449" w:type="dxa"/>
        <w:tblLayout w:type="fixed"/>
        <w:tblLook w:val="0600" w:firstRow="0" w:lastRow="0" w:firstColumn="0" w:lastColumn="0" w:noHBand="1" w:noVBand="1"/>
      </w:tblPr>
      <w:tblGrid>
        <w:gridCol w:w="4724"/>
        <w:gridCol w:w="559"/>
        <w:gridCol w:w="4166"/>
      </w:tblGrid>
      <w:tr w:rsidR="00EC74D5" w:rsidRPr="00EC7452" w:rsidTr="00F91C62">
        <w:trPr>
          <w:trHeight w:val="1285"/>
        </w:trPr>
        <w:tc>
          <w:tcPr>
            <w:tcW w:w="4724" w:type="dxa"/>
          </w:tcPr>
          <w:p w:rsidR="00EC74D5" w:rsidRPr="00EC7452" w:rsidRDefault="00EC74D5" w:rsidP="00BB63D0">
            <w:pPr>
              <w:rPr>
                <w:rFonts w:cstheme="minorHAnsi"/>
              </w:rPr>
            </w:pPr>
          </w:p>
        </w:tc>
        <w:tc>
          <w:tcPr>
            <w:tcW w:w="559" w:type="dxa"/>
            <w:vMerge w:val="restart"/>
          </w:tcPr>
          <w:p w:rsidR="00EC74D5" w:rsidRPr="00EC7452" w:rsidRDefault="00EC74D5" w:rsidP="00BB63D0">
            <w:pPr>
              <w:rPr>
                <w:rFonts w:cstheme="minorHAnsi"/>
              </w:rPr>
            </w:pPr>
          </w:p>
        </w:tc>
        <w:tc>
          <w:tcPr>
            <w:tcW w:w="4165" w:type="dxa"/>
            <w:vMerge w:val="restart"/>
          </w:tcPr>
          <w:p w:rsidR="00B0019E" w:rsidRPr="00EC7452" w:rsidRDefault="00B0019E" w:rsidP="00B0019E">
            <w:pPr>
              <w:pStyle w:val="Texte-Intituldroite"/>
              <w:rPr>
                <w:rFonts w:cstheme="minorHAnsi"/>
              </w:rPr>
            </w:pPr>
            <w:r w:rsidRPr="00EC7452">
              <w:rPr>
                <w:rFonts w:cstheme="minorHAnsi"/>
              </w:rPr>
              <w:t>M</w:t>
            </w:r>
            <w:r w:rsidR="00137ABD" w:rsidRPr="00EC7452">
              <w:rPr>
                <w:rFonts w:cstheme="minorHAnsi"/>
              </w:rPr>
              <w:t>adame</w:t>
            </w:r>
            <w:r w:rsidR="0015622F" w:rsidRPr="00EC7452">
              <w:rPr>
                <w:rFonts w:cstheme="minorHAnsi"/>
              </w:rPr>
              <w:t>/</w:t>
            </w:r>
            <w:r w:rsidR="00137ABD" w:rsidRPr="00EC7452">
              <w:rPr>
                <w:rFonts w:cstheme="minorHAnsi"/>
              </w:rPr>
              <w:t xml:space="preserve">Monsieur Prénom </w:t>
            </w:r>
            <w:r w:rsidRPr="00EC7452">
              <w:rPr>
                <w:rFonts w:cstheme="minorHAnsi"/>
              </w:rPr>
              <w:t xml:space="preserve">NOM </w:t>
            </w:r>
          </w:p>
          <w:p w:rsidR="00B0019E" w:rsidRPr="00EC7452" w:rsidRDefault="00B0019E" w:rsidP="00B0019E">
            <w:pPr>
              <w:pStyle w:val="Texte-Intituldroite"/>
              <w:rPr>
                <w:rFonts w:cstheme="minorHAnsi"/>
              </w:rPr>
            </w:pPr>
            <w:r w:rsidRPr="00EC7452">
              <w:rPr>
                <w:rFonts w:cstheme="minorHAnsi"/>
              </w:rPr>
              <w:t>Adresse</w:t>
            </w:r>
          </w:p>
          <w:p w:rsidR="00B0019E" w:rsidRPr="00EC7452" w:rsidRDefault="00B0019E" w:rsidP="00B0019E">
            <w:pPr>
              <w:pStyle w:val="Texte-Intituldroite"/>
              <w:rPr>
                <w:rFonts w:cstheme="minorHAnsi"/>
              </w:rPr>
            </w:pPr>
            <w:proofErr w:type="gramStart"/>
            <w:r w:rsidRPr="00EC7452">
              <w:rPr>
                <w:rFonts w:cstheme="minorHAnsi"/>
              </w:rPr>
              <w:t>deuxième</w:t>
            </w:r>
            <w:proofErr w:type="gramEnd"/>
            <w:r w:rsidRPr="00EC7452">
              <w:rPr>
                <w:rFonts w:cstheme="minorHAnsi"/>
              </w:rPr>
              <w:t xml:space="preserve"> ligne d’adresse</w:t>
            </w:r>
          </w:p>
          <w:p w:rsidR="00EC74D5" w:rsidRPr="00EC7452" w:rsidRDefault="00B0019E" w:rsidP="00B0019E">
            <w:pPr>
              <w:pStyle w:val="Texte-Intituldroite"/>
              <w:rPr>
                <w:rFonts w:cstheme="minorHAnsi"/>
              </w:rPr>
            </w:pPr>
            <w:r w:rsidRPr="00EC7452">
              <w:rPr>
                <w:rFonts w:cstheme="minorHAnsi"/>
              </w:rPr>
              <w:t>Code Postal et Ville</w:t>
            </w:r>
          </w:p>
        </w:tc>
      </w:tr>
      <w:tr w:rsidR="00EC74D5" w:rsidRPr="00EC7452" w:rsidTr="00F91C62">
        <w:trPr>
          <w:trHeight w:val="1466"/>
        </w:trPr>
        <w:tc>
          <w:tcPr>
            <w:tcW w:w="4724" w:type="dxa"/>
          </w:tcPr>
          <w:p w:rsidR="00EC74D5" w:rsidRPr="00EC7452" w:rsidRDefault="00EC74D5" w:rsidP="007946BA">
            <w:pPr>
              <w:pStyle w:val="Texte-Intitulgauche"/>
              <w:rPr>
                <w:rFonts w:cstheme="minorHAnsi"/>
                <w:sz w:val="22"/>
              </w:rPr>
            </w:pPr>
            <w:r w:rsidRPr="00EC7452">
              <w:rPr>
                <w:rStyle w:val="Texte-Bold"/>
                <w:rFonts w:cstheme="minorHAnsi"/>
                <w:sz w:val="22"/>
              </w:rPr>
              <w:t>N/Réf. :</w:t>
            </w:r>
            <w:r w:rsidRPr="00EC7452">
              <w:rPr>
                <w:rFonts w:cstheme="minorHAnsi"/>
                <w:sz w:val="22"/>
              </w:rPr>
              <w:t xml:space="preserve"> 00/00</w:t>
            </w:r>
          </w:p>
          <w:p w:rsidR="00EC74D5" w:rsidRPr="00EC7452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EC7452">
              <w:rPr>
                <w:rStyle w:val="Texte-Bold"/>
                <w:rFonts w:cstheme="minorHAnsi"/>
                <w:sz w:val="22"/>
              </w:rPr>
              <w:t>V/Réf. :</w:t>
            </w:r>
            <w:r w:rsidRPr="00EC7452">
              <w:rPr>
                <w:rFonts w:cstheme="minorHAnsi"/>
                <w:sz w:val="22"/>
              </w:rPr>
              <w:t xml:space="preserve"> 00/00</w:t>
            </w:r>
          </w:p>
          <w:p w:rsidR="00EC74D5" w:rsidRPr="00EC7452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EC7452">
              <w:rPr>
                <w:rStyle w:val="Texte-Bold"/>
                <w:rFonts w:cstheme="minorHAnsi"/>
                <w:sz w:val="22"/>
              </w:rPr>
              <w:t>Affaire suivie par :</w:t>
            </w:r>
            <w:r w:rsidRPr="00EC7452">
              <w:rPr>
                <w:rFonts w:cstheme="minorHAnsi"/>
                <w:sz w:val="22"/>
              </w:rPr>
              <w:t xml:space="preserve"> Prénom NOM </w:t>
            </w:r>
          </w:p>
          <w:p w:rsidR="00EC74D5" w:rsidRPr="00EC7452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EC7452">
              <w:rPr>
                <w:rStyle w:val="Texte-Bold"/>
                <w:rFonts w:cstheme="minorHAnsi"/>
                <w:sz w:val="22"/>
              </w:rPr>
              <w:t>Tél. :</w:t>
            </w:r>
            <w:r w:rsidRPr="00EC7452">
              <w:rPr>
                <w:rFonts w:cstheme="minorHAnsi"/>
                <w:sz w:val="22"/>
              </w:rPr>
              <w:t xml:space="preserve"> 00 00 00 00 00</w:t>
            </w:r>
          </w:p>
        </w:tc>
        <w:tc>
          <w:tcPr>
            <w:tcW w:w="559" w:type="dxa"/>
            <w:vMerge/>
          </w:tcPr>
          <w:p w:rsidR="00EC74D5" w:rsidRPr="00EC7452" w:rsidRDefault="00EC74D5" w:rsidP="00BB63D0">
            <w:pPr>
              <w:rPr>
                <w:rFonts w:cstheme="minorHAnsi"/>
              </w:rPr>
            </w:pPr>
          </w:p>
        </w:tc>
        <w:tc>
          <w:tcPr>
            <w:tcW w:w="4165" w:type="dxa"/>
            <w:vMerge/>
          </w:tcPr>
          <w:p w:rsidR="00EC74D5" w:rsidRPr="00EC7452" w:rsidRDefault="00EC74D5" w:rsidP="00BB63D0">
            <w:pPr>
              <w:rPr>
                <w:rFonts w:cstheme="minorHAnsi"/>
              </w:rPr>
            </w:pPr>
          </w:p>
        </w:tc>
      </w:tr>
      <w:tr w:rsidR="00EC74D5" w:rsidRPr="00EC7452" w:rsidTr="00F91C62">
        <w:trPr>
          <w:trHeight w:hRule="exact" w:val="270"/>
        </w:trPr>
        <w:tc>
          <w:tcPr>
            <w:tcW w:w="9449" w:type="dxa"/>
            <w:gridSpan w:val="3"/>
          </w:tcPr>
          <w:p w:rsidR="00EC74D5" w:rsidRPr="00EC7452" w:rsidRDefault="00EC74D5" w:rsidP="00BB63D0">
            <w:pPr>
              <w:rPr>
                <w:rFonts w:cstheme="minorHAnsi"/>
              </w:rPr>
            </w:pPr>
          </w:p>
        </w:tc>
      </w:tr>
      <w:tr w:rsidR="00EC74D5" w:rsidRPr="00EC7452" w:rsidTr="00F91C62">
        <w:trPr>
          <w:trHeight w:val="754"/>
        </w:trPr>
        <w:tc>
          <w:tcPr>
            <w:tcW w:w="9449" w:type="dxa"/>
            <w:gridSpan w:val="3"/>
          </w:tcPr>
          <w:p w:rsidR="00F91C62" w:rsidRPr="00EC7452" w:rsidRDefault="00EC74D5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EC7452">
              <w:rPr>
                <w:rStyle w:val="Texte-Bold"/>
                <w:rFonts w:cstheme="minorHAnsi"/>
              </w:rPr>
              <w:t>Objet :</w:t>
            </w:r>
            <w:r w:rsidR="00D11DF0" w:rsidRPr="00EC7452">
              <w:rPr>
                <w:rFonts w:cstheme="minorHAnsi"/>
              </w:rPr>
              <w:t xml:space="preserve"> </w:t>
            </w:r>
            <w:r w:rsidR="00F91C62" w:rsidRPr="00EC7452">
              <w:rPr>
                <w:rFonts w:cstheme="minorHAnsi"/>
                <w:color w:val="000000"/>
              </w:rPr>
              <w:t xml:space="preserve">Homologation </w:t>
            </w:r>
            <w:r w:rsidR="00EC7452" w:rsidRPr="00EC7452">
              <w:rPr>
                <w:rFonts w:cstheme="minorHAnsi"/>
              </w:rPr>
              <w:t xml:space="preserve">par le procureur de la République </w:t>
            </w:r>
            <w:r w:rsidR="00F91C62" w:rsidRPr="00EC7452">
              <w:rPr>
                <w:rFonts w:cstheme="minorHAnsi"/>
                <w:color w:val="000000"/>
              </w:rPr>
              <w:t xml:space="preserve">de transaction aux fins de réparation du préjudice subi par la </w:t>
            </w:r>
            <w:r w:rsidR="008703CB" w:rsidRPr="00EC7452">
              <w:rPr>
                <w:rFonts w:cstheme="minorHAnsi"/>
                <w:color w:val="000000"/>
              </w:rPr>
              <w:t xml:space="preserve">commune de </w:t>
            </w:r>
            <w:r w:rsidR="008703CB" w:rsidRPr="00EC7452">
              <w:rPr>
                <w:rFonts w:cstheme="minorHAnsi"/>
                <w:color w:val="000000"/>
                <w:highlight w:val="yellow"/>
              </w:rPr>
              <w:t>XXX</w:t>
            </w:r>
            <w:r w:rsidR="00F91C62" w:rsidRPr="00EC7452">
              <w:rPr>
                <w:rFonts w:cstheme="minorHAnsi"/>
                <w:color w:val="000000"/>
              </w:rPr>
              <w:t xml:space="preserve"> </w:t>
            </w: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EC7452">
              <w:rPr>
                <w:rFonts w:cstheme="minorHAnsi"/>
                <w:color w:val="000000"/>
              </w:rPr>
              <w:t>Madame, Monsieur,</w:t>
            </w: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EC7452">
              <w:rPr>
                <w:rFonts w:cstheme="minorHAnsi"/>
                <w:color w:val="000000"/>
              </w:rPr>
              <w:t>La proposition de transaction n°…</w:t>
            </w:r>
            <w:proofErr w:type="gramStart"/>
            <w:r w:rsidRPr="00EC7452">
              <w:rPr>
                <w:rFonts w:cstheme="minorHAnsi"/>
                <w:color w:val="000000"/>
              </w:rPr>
              <w:t>…….</w:t>
            </w:r>
            <w:proofErr w:type="gramEnd"/>
            <w:r w:rsidRPr="00EC7452">
              <w:rPr>
                <w:rFonts w:cstheme="minorHAnsi"/>
                <w:color w:val="000000"/>
              </w:rPr>
              <w:t xml:space="preserve">. </w:t>
            </w:r>
            <w:proofErr w:type="gramStart"/>
            <w:r w:rsidRPr="00EC7452">
              <w:rPr>
                <w:rFonts w:cstheme="minorHAnsi"/>
                <w:color w:val="000000"/>
              </w:rPr>
              <w:t>que</w:t>
            </w:r>
            <w:proofErr w:type="gramEnd"/>
            <w:r w:rsidRPr="00EC7452">
              <w:rPr>
                <w:rFonts w:cstheme="minorHAnsi"/>
                <w:color w:val="000000"/>
              </w:rPr>
              <w:t xml:space="preserve"> nous vous avons faite et que vous avez acceptée a été homologuée par le procureur de la République.</w:t>
            </w: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EC7452">
              <w:rPr>
                <w:rFonts w:cstheme="minorHAnsi"/>
                <w:color w:val="000000"/>
              </w:rPr>
              <w:t>Vous devez donc verser</w:t>
            </w:r>
            <w:r w:rsidR="008703CB" w:rsidRPr="00EC7452">
              <w:rPr>
                <w:rFonts w:cstheme="minorHAnsi"/>
                <w:color w:val="000000"/>
              </w:rPr>
              <w:t xml:space="preserve"> à la commune</w:t>
            </w:r>
            <w:r w:rsidRPr="00EC7452">
              <w:rPr>
                <w:rFonts w:cstheme="minorHAnsi"/>
                <w:color w:val="000000"/>
              </w:rPr>
              <w:t xml:space="preserve"> de …………………… la somme de ……………………………….</w:t>
            </w: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proofErr w:type="gramStart"/>
            <w:r w:rsidRPr="00EC7452">
              <w:rPr>
                <w:rFonts w:cstheme="minorHAnsi"/>
                <w:color w:val="000000"/>
              </w:rPr>
              <w:t>avant</w:t>
            </w:r>
            <w:proofErr w:type="gramEnd"/>
            <w:r w:rsidRPr="00EC7452">
              <w:rPr>
                <w:rFonts w:cstheme="minorHAnsi"/>
                <w:color w:val="000000"/>
              </w:rPr>
              <w:t xml:space="preserve"> la date du ………………..</w:t>
            </w: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EC7452">
              <w:rPr>
                <w:rFonts w:cstheme="minorHAnsi"/>
                <w:color w:val="000000"/>
              </w:rPr>
              <w:t>Ce paiement peut être effectué de la manière suivante :</w:t>
            </w: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EC7452">
              <w:rPr>
                <w:rFonts w:cstheme="minorHAnsi"/>
                <w:color w:val="000000"/>
              </w:rPr>
              <w:t>………………………………………………………………………………………………………………...</w:t>
            </w: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EC7452">
              <w:rPr>
                <w:rFonts w:cstheme="minorHAnsi"/>
                <w:color w:val="000000"/>
              </w:rPr>
              <w:t>………………………………………………………………………………………………………………...</w:t>
            </w: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EC7452">
              <w:rPr>
                <w:rFonts w:cstheme="minorHAnsi"/>
                <w:color w:val="000000"/>
              </w:rPr>
              <w:t>Je vous rappelle que :</w:t>
            </w: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EC7452">
              <w:rPr>
                <w:rFonts w:cstheme="minorHAnsi"/>
                <w:color w:val="000000"/>
              </w:rPr>
              <w:t>- les actes tendant à la mise en œuvre ou à l’exécution de la transaction sont interruptifs de la prescription de l’action publique ;</w:t>
            </w: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EC7452">
              <w:rPr>
                <w:rFonts w:cstheme="minorHAnsi"/>
                <w:color w:val="000000"/>
              </w:rPr>
              <w:t>- l’action publique sera éteinte et l’affaire classée sans suite au plan pénal lorsque vous aurez exécuté dans le délai imparti les obligations résultant de l’acceptation de la transaction ;</w:t>
            </w: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EC7452">
              <w:rPr>
                <w:rFonts w:cstheme="minorHAnsi"/>
                <w:color w:val="000000"/>
              </w:rPr>
              <w:t>- si vous n’exécutez pas la transaction dans les délais, la procédure sera transmise au procureur de la République aux fins de pou</w:t>
            </w:r>
            <w:r w:rsidRPr="00EC7452">
              <w:rPr>
                <w:rFonts w:cstheme="minorHAnsi"/>
              </w:rPr>
              <w:t>rsuite</w:t>
            </w:r>
            <w:r w:rsidR="00ED0A22" w:rsidRPr="00EC7452">
              <w:rPr>
                <w:rFonts w:cstheme="minorHAnsi"/>
              </w:rPr>
              <w:t>s</w:t>
            </w:r>
            <w:r w:rsidRPr="00EC7452">
              <w:rPr>
                <w:rFonts w:cstheme="minorHAnsi"/>
                <w:color w:val="000000"/>
              </w:rPr>
              <w:t xml:space="preserve"> pénales.</w:t>
            </w: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EC7452">
              <w:rPr>
                <w:rFonts w:cstheme="minorHAnsi"/>
                <w:color w:val="000000"/>
              </w:rPr>
              <w:t>Veuillez agréer, Madame, Monsieur, l’expression de mes salutations distinguées.</w:t>
            </w: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F91C62" w:rsidRPr="00EC7452" w:rsidRDefault="00F91C62" w:rsidP="00F91C6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:rsidR="00EC74D5" w:rsidRPr="00EC7452" w:rsidRDefault="00EC74D5" w:rsidP="00F91C62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</w:rPr>
            </w:pPr>
          </w:p>
        </w:tc>
      </w:tr>
      <w:tr w:rsidR="00EC74D5" w:rsidRPr="00EC7452" w:rsidTr="00F91C62">
        <w:trPr>
          <w:trHeight w:val="209"/>
        </w:trPr>
        <w:tc>
          <w:tcPr>
            <w:tcW w:w="9449" w:type="dxa"/>
            <w:gridSpan w:val="3"/>
          </w:tcPr>
          <w:p w:rsidR="00EC74D5" w:rsidRPr="00EC7452" w:rsidRDefault="00EC74D5" w:rsidP="00E36AB7">
            <w:pPr>
              <w:rPr>
                <w:rFonts w:cstheme="minorHAnsi"/>
              </w:rPr>
            </w:pPr>
          </w:p>
        </w:tc>
      </w:tr>
    </w:tbl>
    <w:tbl>
      <w:tblPr>
        <w:tblStyle w:val="Grilledutableau"/>
        <w:tblW w:w="9582" w:type="dxa"/>
        <w:tblLook w:val="04A0" w:firstRow="1" w:lastRow="0" w:firstColumn="1" w:lastColumn="0" w:noHBand="0" w:noVBand="1"/>
      </w:tblPr>
      <w:tblGrid>
        <w:gridCol w:w="9582"/>
      </w:tblGrid>
      <w:tr w:rsidR="009B0902" w:rsidRPr="00EC7452" w:rsidTr="00B333D4">
        <w:trPr>
          <w:trHeight w:hRule="exact" w:val="284"/>
        </w:trPr>
        <w:tc>
          <w:tcPr>
            <w:tcW w:w="9582" w:type="dxa"/>
          </w:tcPr>
          <w:p w:rsidR="009B0902" w:rsidRPr="00EC7452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  <w:tr w:rsidR="009B0902" w:rsidRPr="00EC7452" w:rsidTr="00B333D4">
        <w:trPr>
          <w:trHeight w:hRule="exact" w:val="777"/>
        </w:trPr>
        <w:tc>
          <w:tcPr>
            <w:tcW w:w="9582" w:type="dxa"/>
          </w:tcPr>
          <w:p w:rsidR="009B0902" w:rsidRPr="00EC7452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</w:tbl>
    <w:p w:rsidR="00506D76" w:rsidRPr="00EC7452" w:rsidRDefault="008703CB" w:rsidP="008703CB">
      <w:pPr>
        <w:pStyle w:val="Texte-FonctionPrnomNOM"/>
        <w:ind w:left="4963" w:firstLine="395"/>
        <w:rPr>
          <w:rFonts w:cstheme="minorHAnsi"/>
        </w:rPr>
      </w:pPr>
      <w:r w:rsidRPr="00EC7452">
        <w:rPr>
          <w:rFonts w:cstheme="minorHAnsi"/>
        </w:rPr>
        <w:t>Fait le XXX, à XXX</w:t>
      </w:r>
    </w:p>
    <w:p w:rsidR="00D11DF0" w:rsidRPr="00EC7452" w:rsidRDefault="00272475" w:rsidP="00B0019E">
      <w:pPr>
        <w:pStyle w:val="Texte-FonctionPrnomNOM"/>
        <w:rPr>
          <w:rFonts w:cstheme="minorHAnsi"/>
        </w:rPr>
      </w:pPr>
      <w:r w:rsidRPr="00EC7452">
        <w:rPr>
          <w:rFonts w:cstheme="minorHAnsi"/>
        </w:rPr>
        <w:t>Le</w:t>
      </w:r>
      <w:r w:rsidR="00D11DF0" w:rsidRPr="00EC7452">
        <w:rPr>
          <w:rFonts w:cstheme="minorHAnsi"/>
        </w:rPr>
        <w:t xml:space="preserve"> Maire</w:t>
      </w:r>
      <w:r w:rsidR="00B66637" w:rsidRPr="00EC7452">
        <w:rPr>
          <w:rFonts w:cstheme="minorHAnsi"/>
        </w:rPr>
        <w:t xml:space="preserve"> de </w:t>
      </w:r>
      <w:r w:rsidR="008703CB" w:rsidRPr="00EC7452">
        <w:rPr>
          <w:rFonts w:cstheme="minorHAnsi"/>
        </w:rPr>
        <w:t>XXX</w:t>
      </w:r>
      <w:r w:rsidR="00D11DF0" w:rsidRPr="00EC7452">
        <w:rPr>
          <w:rFonts w:cstheme="minorHAnsi"/>
        </w:rPr>
        <w:t>,</w:t>
      </w:r>
    </w:p>
    <w:p w:rsidR="00B0019E" w:rsidRPr="00EC7452" w:rsidRDefault="008703CB" w:rsidP="008703CB">
      <w:pPr>
        <w:pStyle w:val="Texte-FonctionPrnomNOM"/>
        <w:rPr>
          <w:rFonts w:cstheme="minorHAnsi"/>
        </w:rPr>
      </w:pPr>
      <w:r w:rsidRPr="00EC7452">
        <w:rPr>
          <w:rFonts w:cstheme="minorHAnsi"/>
          <w:highlight w:val="yellow"/>
        </w:rPr>
        <w:t>Nom, prénom, signature</w:t>
      </w:r>
    </w:p>
    <w:sectPr w:rsidR="00B0019E" w:rsidRPr="00EC7452" w:rsidSect="00934446">
      <w:headerReference w:type="default" r:id="rId7"/>
      <w:headerReference w:type="first" r:id="rId8"/>
      <w:type w:val="continuous"/>
      <w:pgSz w:w="11906" w:h="16838" w:code="9"/>
      <w:pgMar w:top="2778" w:right="1162" w:bottom="1928" w:left="116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E14" w:rsidRDefault="00F22E14" w:rsidP="00BB63D0">
      <w:r>
        <w:separator/>
      </w:r>
    </w:p>
    <w:p w:rsidR="00F22E14" w:rsidRDefault="00F22E14"/>
  </w:endnote>
  <w:endnote w:type="continuationSeparator" w:id="0">
    <w:p w:rsidR="00F22E14" w:rsidRDefault="00F22E14" w:rsidP="00BB63D0">
      <w:r>
        <w:continuationSeparator/>
      </w:r>
    </w:p>
    <w:p w:rsidR="00F22E14" w:rsidRDefault="00F22E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E14" w:rsidRDefault="00F22E14" w:rsidP="00BB63D0">
      <w:r>
        <w:separator/>
      </w:r>
    </w:p>
    <w:p w:rsidR="00F22E14" w:rsidRDefault="00F22E14"/>
  </w:footnote>
  <w:footnote w:type="continuationSeparator" w:id="0">
    <w:p w:rsidR="00F22E14" w:rsidRDefault="00F22E14" w:rsidP="00BB63D0">
      <w:r>
        <w:continuationSeparator/>
      </w:r>
    </w:p>
    <w:p w:rsidR="00F22E14" w:rsidRDefault="00F22E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6"/>
      <w:gridCol w:w="6828"/>
      <w:gridCol w:w="368"/>
    </w:tblGrid>
    <w:tr w:rsidR="0024473D" w:rsidRPr="00B465C6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:rsidR="0024473D" w:rsidRPr="00331FED" w:rsidRDefault="0024473D" w:rsidP="0024473D"/>
      </w:tc>
    </w:tr>
    <w:tr w:rsidR="0024473D" w:rsidRPr="00B465C6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:rsidR="0024473D" w:rsidRPr="001735A9" w:rsidRDefault="0024473D" w:rsidP="0024473D">
          <w:r>
            <w:rPr>
              <w:noProof/>
              <w:lang w:eastAsia="fr-FR"/>
            </w:rPr>
            <w:drawing>
              <wp:inline distT="0" distB="0" distL="0" distR="0" wp14:anchorId="594BD833" wp14:editId="4DB1F791">
                <wp:extent cx="1512000" cy="201240"/>
                <wp:effectExtent l="0" t="0" r="0" b="8890"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isuel_montpellie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2000" cy="20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:rsidR="0024473D" w:rsidRPr="00350BE0" w:rsidRDefault="0024473D" w:rsidP="0024473D">
          <w:pPr>
            <w:pStyle w:val="Texte-Adresseligne1"/>
            <w:framePr w:wrap="auto" w:vAnchor="margin" w:hAnchor="text" w:yAlign="inline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1" </w:instrText>
          </w:r>
          <w:r>
            <w:fldChar w:fldCharType="separate"/>
          </w:r>
          <w:r w:rsidR="008703CB">
            <w:rPr>
              <w:b w:val="0"/>
              <w:bCs/>
              <w:noProof/>
              <w:lang w:val="fr-FR"/>
            </w:rPr>
            <w:t>Erreur ! Il n'y a pas de texte répondant à ce style dans ce document.</w:t>
          </w:r>
          <w:r>
            <w:fldChar w:fldCharType="end"/>
          </w:r>
        </w:p>
        <w:p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2" </w:instrText>
          </w:r>
          <w:r>
            <w:fldChar w:fldCharType="separate"/>
          </w:r>
          <w:r w:rsidR="008703CB">
            <w:rPr>
              <w:b/>
              <w:bCs/>
              <w:noProof/>
              <w:lang w:val="fr-FR"/>
            </w:rPr>
            <w:t>Erreur ! Il n'y a pas de texte répondant à ce style dans ce document.</w:t>
          </w:r>
          <w:r>
            <w:fldChar w:fldCharType="end"/>
          </w:r>
        </w:p>
      </w:tc>
      <w:tc>
        <w:tcPr>
          <w:tcW w:w="368" w:type="dxa"/>
          <w:tcBorders>
            <w:left w:val="nil"/>
          </w:tcBorders>
          <w:vAlign w:val="bottom"/>
        </w:tcPr>
        <w:p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703CB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:rsidTr="00B333D4">
      <w:trPr>
        <w:trHeight w:hRule="exact" w:val="777"/>
      </w:trPr>
      <w:tc>
        <w:tcPr>
          <w:tcW w:w="9582" w:type="dxa"/>
          <w:gridSpan w:val="3"/>
        </w:tcPr>
        <w:p w:rsidR="0024473D" w:rsidRPr="00AE653D" w:rsidRDefault="0024473D" w:rsidP="0024473D">
          <w:pPr>
            <w:rPr>
              <w:lang w:val="en-US"/>
            </w:rPr>
          </w:pPr>
        </w:p>
      </w:tc>
    </w:tr>
  </w:tbl>
  <w:p w:rsidR="00ED062F" w:rsidRPr="00B465C6" w:rsidRDefault="00ED062F">
    <w:pPr>
      <w:pStyle w:val="En-tte"/>
      <w:rPr>
        <w:lang w:val="en-US"/>
      </w:rPr>
    </w:pPr>
  </w:p>
  <w:p w:rsidR="00A543DB" w:rsidRDefault="00A543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5C6" w:rsidRDefault="00400EE5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52803C0" wp14:editId="5B24B876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F4624D" id="Connecteur droit 1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39"/>
    <w:rsid w:val="00006695"/>
    <w:rsid w:val="00010CEE"/>
    <w:rsid w:val="00022858"/>
    <w:rsid w:val="00051B60"/>
    <w:rsid w:val="000971EF"/>
    <w:rsid w:val="000A0BA0"/>
    <w:rsid w:val="00137ABD"/>
    <w:rsid w:val="001409CE"/>
    <w:rsid w:val="001420D2"/>
    <w:rsid w:val="001547F8"/>
    <w:rsid w:val="0015622F"/>
    <w:rsid w:val="001735A9"/>
    <w:rsid w:val="001A625E"/>
    <w:rsid w:val="001D3547"/>
    <w:rsid w:val="001E5A72"/>
    <w:rsid w:val="0020230D"/>
    <w:rsid w:val="002054B7"/>
    <w:rsid w:val="00224F6F"/>
    <w:rsid w:val="0024473D"/>
    <w:rsid w:val="0026713E"/>
    <w:rsid w:val="00272475"/>
    <w:rsid w:val="002928FF"/>
    <w:rsid w:val="002B1D15"/>
    <w:rsid w:val="002B2C43"/>
    <w:rsid w:val="00316C7E"/>
    <w:rsid w:val="00331FED"/>
    <w:rsid w:val="00335F96"/>
    <w:rsid w:val="00344A6C"/>
    <w:rsid w:val="00350BE0"/>
    <w:rsid w:val="0035422D"/>
    <w:rsid w:val="003A2F89"/>
    <w:rsid w:val="003B3B00"/>
    <w:rsid w:val="003D60CA"/>
    <w:rsid w:val="003F64FE"/>
    <w:rsid w:val="00400EE5"/>
    <w:rsid w:val="00427DAA"/>
    <w:rsid w:val="00445ECC"/>
    <w:rsid w:val="00460C5D"/>
    <w:rsid w:val="004D7610"/>
    <w:rsid w:val="00506D76"/>
    <w:rsid w:val="005709C5"/>
    <w:rsid w:val="00581C0F"/>
    <w:rsid w:val="005A237C"/>
    <w:rsid w:val="005C6229"/>
    <w:rsid w:val="005E4CE5"/>
    <w:rsid w:val="00602F2B"/>
    <w:rsid w:val="00651597"/>
    <w:rsid w:val="00654AB0"/>
    <w:rsid w:val="00702D2C"/>
    <w:rsid w:val="00715BAE"/>
    <w:rsid w:val="00756C68"/>
    <w:rsid w:val="00776DE0"/>
    <w:rsid w:val="007906CF"/>
    <w:rsid w:val="007946BA"/>
    <w:rsid w:val="007A0982"/>
    <w:rsid w:val="007A2D03"/>
    <w:rsid w:val="007F1FCF"/>
    <w:rsid w:val="00800E36"/>
    <w:rsid w:val="008105BA"/>
    <w:rsid w:val="008401DB"/>
    <w:rsid w:val="008703CB"/>
    <w:rsid w:val="0088734B"/>
    <w:rsid w:val="008C577B"/>
    <w:rsid w:val="008D1DCC"/>
    <w:rsid w:val="00901CAF"/>
    <w:rsid w:val="00934446"/>
    <w:rsid w:val="009531B7"/>
    <w:rsid w:val="00961A38"/>
    <w:rsid w:val="00986699"/>
    <w:rsid w:val="00996CDC"/>
    <w:rsid w:val="009B0902"/>
    <w:rsid w:val="00A01170"/>
    <w:rsid w:val="00A543DB"/>
    <w:rsid w:val="00A8094E"/>
    <w:rsid w:val="00AC1DFD"/>
    <w:rsid w:val="00AD4A1C"/>
    <w:rsid w:val="00AE653D"/>
    <w:rsid w:val="00B0019E"/>
    <w:rsid w:val="00B12006"/>
    <w:rsid w:val="00B22772"/>
    <w:rsid w:val="00B27140"/>
    <w:rsid w:val="00B465C6"/>
    <w:rsid w:val="00B66637"/>
    <w:rsid w:val="00BB63D0"/>
    <w:rsid w:val="00C03BC5"/>
    <w:rsid w:val="00C16FDC"/>
    <w:rsid w:val="00C20FCD"/>
    <w:rsid w:val="00C24BAC"/>
    <w:rsid w:val="00C45E32"/>
    <w:rsid w:val="00C74DCA"/>
    <w:rsid w:val="00D11DF0"/>
    <w:rsid w:val="00D74A52"/>
    <w:rsid w:val="00D80973"/>
    <w:rsid w:val="00D91CBE"/>
    <w:rsid w:val="00DA0339"/>
    <w:rsid w:val="00DA63AC"/>
    <w:rsid w:val="00DE3030"/>
    <w:rsid w:val="00E126EB"/>
    <w:rsid w:val="00E36AB7"/>
    <w:rsid w:val="00E75BCE"/>
    <w:rsid w:val="00E80C7F"/>
    <w:rsid w:val="00EB77C9"/>
    <w:rsid w:val="00EC7452"/>
    <w:rsid w:val="00EC74D5"/>
    <w:rsid w:val="00ED062F"/>
    <w:rsid w:val="00ED0A22"/>
    <w:rsid w:val="00EE405F"/>
    <w:rsid w:val="00F00E03"/>
    <w:rsid w:val="00F22E14"/>
    <w:rsid w:val="00F31AD5"/>
    <w:rsid w:val="00F538C5"/>
    <w:rsid w:val="00F91C62"/>
    <w:rsid w:val="00FB2817"/>
    <w:rsid w:val="00FC438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F9356-98B5-4E3D-891A-CE22EABA1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10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9</cp:revision>
  <cp:lastPrinted>2020-12-15T15:51:00Z</cp:lastPrinted>
  <dcterms:created xsi:type="dcterms:W3CDTF">2020-12-10T15:13:00Z</dcterms:created>
  <dcterms:modified xsi:type="dcterms:W3CDTF">2022-02-21T16:56:00Z</dcterms:modified>
</cp:coreProperties>
</file>